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FBFEF" w14:textId="13B32783" w:rsidR="000D1A7A" w:rsidRPr="003A64EE" w:rsidRDefault="000D1A7A" w:rsidP="001A62BA">
      <w:pPr>
        <w:tabs>
          <w:tab w:val="center" w:pos="4536"/>
          <w:tab w:val="right" w:pos="8280"/>
          <w:tab w:val="right" w:pos="9639"/>
        </w:tabs>
        <w:ind w:right="2" w:firstLineChars="50" w:firstLine="140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F2494E">
        <w:rPr>
          <w:rFonts w:eastAsia="MS Mincho" w:cs="Arial"/>
          <w:b/>
          <w:bCs/>
          <w:sz w:val="28"/>
          <w:lang w:eastAsia="ja-JP"/>
        </w:rPr>
        <w:t>R1-1905593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4B61F346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8852E4" w:rsidRPr="008852E4">
        <w:rPr>
          <w:rFonts w:cs="Arial"/>
          <w:b/>
        </w:rPr>
        <w:t>LS on channel quality repo</w:t>
      </w:r>
      <w:r w:rsidR="005621A3">
        <w:rPr>
          <w:rFonts w:cs="Arial"/>
          <w:b/>
        </w:rPr>
        <w:t>rt in Msg3</w:t>
      </w:r>
      <w:r w:rsidR="00185332">
        <w:rPr>
          <w:rFonts w:cs="Arial"/>
          <w:b/>
        </w:rPr>
        <w:t xml:space="preserve"> for NB-</w:t>
      </w:r>
      <w:proofErr w:type="spellStart"/>
      <w:r w:rsidR="00185332">
        <w:rPr>
          <w:rFonts w:cs="Arial"/>
          <w:b/>
        </w:rPr>
        <w:t>IoT</w:t>
      </w:r>
      <w:proofErr w:type="spellEnd"/>
      <w:r w:rsidR="00185332">
        <w:rPr>
          <w:rFonts w:cs="Arial"/>
          <w:b/>
        </w:rPr>
        <w:t xml:space="preserve"> and LTE-M</w:t>
      </w:r>
    </w:p>
    <w:p w14:paraId="5DFB3343" w14:textId="0483017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B2D59">
        <w:rPr>
          <w:rFonts w:cs="Arial"/>
          <w:bCs/>
        </w:rPr>
        <w:t>6</w:t>
      </w:r>
    </w:p>
    <w:p w14:paraId="08EA7D51" w14:textId="570DE5A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DB2D59">
        <w:rPr>
          <w:lang w:val="en-US"/>
        </w:rPr>
        <w:t>NB_IOTenh3</w:t>
      </w:r>
      <w:r w:rsidR="0089605C" w:rsidRPr="004808EA">
        <w:t>-Core</w:t>
      </w:r>
      <w:r w:rsidR="00185332">
        <w:t>,</w:t>
      </w:r>
      <w:r w:rsidR="00185332" w:rsidRPr="00185332">
        <w:rPr>
          <w:lang w:val="en-US"/>
        </w:rPr>
        <w:t xml:space="preserve"> </w:t>
      </w:r>
      <w:r w:rsidR="00185332" w:rsidRPr="00F46D4C">
        <w:rPr>
          <w:lang w:val="en-US"/>
        </w:rPr>
        <w:t>LTE_eMTC5-Core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4A986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C35BD">
        <w:rPr>
          <w:rFonts w:cs="Arial"/>
          <w:bCs/>
        </w:rPr>
        <w:t>RAN1</w:t>
      </w:r>
      <w:bookmarkStart w:id="0" w:name="_GoBack"/>
      <w:bookmarkEnd w:id="0"/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44C32B93" w14:textId="325821C5" w:rsidR="00F41B08" w:rsidRPr="00F41B08" w:rsidRDefault="00F41B08" w:rsidP="00F41B0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RAN4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宋体" w:cs="Arial"/>
          <w:b/>
          <w:lang w:val="es-ES"/>
        </w:rPr>
        <w:t>Name:</w:t>
      </w:r>
      <w:r w:rsidRPr="000D1A7A">
        <w:rPr>
          <w:rFonts w:eastAsia="宋体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宋体" w:cs="Arial"/>
          <w:b/>
          <w:lang w:val="es-ES"/>
        </w:rPr>
        <w:t>E-mail Address:</w:t>
      </w:r>
      <w:r w:rsidRPr="000D1A7A">
        <w:rPr>
          <w:rFonts w:eastAsia="宋体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6E14701E" w:rsidR="000D1A7A" w:rsidRDefault="001E13C0" w:rsidP="00AC34B9">
      <w:pPr>
        <w:rPr>
          <w:rFonts w:eastAsiaTheme="minorEastAsia" w:cs="Arial"/>
          <w:iCs/>
        </w:rPr>
      </w:pPr>
      <w:r>
        <w:rPr>
          <w:rFonts w:cs="Arial"/>
          <w:iCs/>
          <w:lang w:eastAsia="ko-KR"/>
        </w:rPr>
        <w:t>For channel quality repo</w:t>
      </w:r>
      <w:r w:rsidR="007A620F">
        <w:rPr>
          <w:rFonts w:cs="Arial"/>
          <w:iCs/>
          <w:lang w:eastAsia="ko-KR"/>
        </w:rPr>
        <w:t>rt in Msg3</w:t>
      </w:r>
      <w:r>
        <w:rPr>
          <w:rFonts w:cs="Arial"/>
          <w:iCs/>
          <w:lang w:eastAsia="ko-KR"/>
        </w:rPr>
        <w:t xml:space="preserve">, </w:t>
      </w:r>
      <w:r>
        <w:rPr>
          <w:rFonts w:eastAsiaTheme="minorEastAsia" w:cs="Arial"/>
          <w:iCs/>
        </w:rPr>
        <w:t>RAN1 has made the following agreement</w:t>
      </w:r>
      <w:r w:rsidR="003B76C4">
        <w:rPr>
          <w:rFonts w:eastAsiaTheme="minorEastAsia" w:cs="Arial"/>
          <w:iCs/>
        </w:rPr>
        <w:t>s</w:t>
      </w:r>
      <w:r>
        <w:rPr>
          <w:rFonts w:eastAsiaTheme="minorEastAsia" w:cs="Arial"/>
          <w:iCs/>
        </w:rPr>
        <w:t xml:space="preserve"> </w:t>
      </w:r>
      <w:r w:rsidR="003B76C4">
        <w:rPr>
          <w:rFonts w:eastAsiaTheme="minorEastAsia" w:cs="Arial"/>
          <w:iCs/>
        </w:rPr>
        <w:t xml:space="preserve">for </w:t>
      </w:r>
      <w:r w:rsidR="00853562">
        <w:rPr>
          <w:rFonts w:eastAsiaTheme="minorEastAsia" w:cs="Arial"/>
          <w:iCs/>
        </w:rPr>
        <w:t>NB-</w:t>
      </w:r>
      <w:proofErr w:type="spellStart"/>
      <w:r w:rsidR="00853562">
        <w:rPr>
          <w:rFonts w:eastAsiaTheme="minorEastAsia" w:cs="Arial"/>
          <w:iCs/>
        </w:rPr>
        <w:t>IoT</w:t>
      </w:r>
      <w:proofErr w:type="spellEnd"/>
      <w:r w:rsidR="00853562">
        <w:rPr>
          <w:rFonts w:eastAsiaTheme="minorEastAsia" w:cs="Arial"/>
          <w:iCs/>
        </w:rPr>
        <w:t xml:space="preserve"> and </w:t>
      </w:r>
      <w:r w:rsidR="003B76C4">
        <w:rPr>
          <w:rFonts w:eastAsiaTheme="minorEastAsia" w:cs="Arial"/>
          <w:iCs/>
        </w:rPr>
        <w:t>LTE-M which require</w:t>
      </w:r>
      <w:r>
        <w:rPr>
          <w:rFonts w:eastAsiaTheme="minorEastAsia" w:cs="Arial"/>
          <w:iCs/>
        </w:rPr>
        <w:t xml:space="preserve"> inputs from RAN2.</w:t>
      </w:r>
    </w:p>
    <w:p w14:paraId="3AD66D73" w14:textId="77777777" w:rsidR="002E5E53" w:rsidRDefault="002E5E53" w:rsidP="003B76C4">
      <w:pPr>
        <w:rPr>
          <w:rFonts w:eastAsiaTheme="minorEastAsia"/>
          <w:b/>
        </w:rPr>
      </w:pPr>
    </w:p>
    <w:p w14:paraId="19D09377" w14:textId="6B5AE8B1" w:rsidR="003B76C4" w:rsidRPr="003B76C4" w:rsidRDefault="003B76C4" w:rsidP="003B76C4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Agreement for NB-</w:t>
      </w:r>
      <w:proofErr w:type="spellStart"/>
      <w:r>
        <w:rPr>
          <w:rFonts w:eastAsiaTheme="minorEastAsia" w:hint="eastAsia"/>
          <w:b/>
        </w:rPr>
        <w:t>IoT</w:t>
      </w:r>
      <w:proofErr w:type="spellEnd"/>
      <w:r>
        <w:rPr>
          <w:rFonts w:eastAsiaTheme="minorEastAsia" w:hint="eastAsia"/>
          <w:b/>
        </w:rPr>
        <w:t>:</w:t>
      </w:r>
    </w:p>
    <w:p w14:paraId="0AA3E366" w14:textId="544DB51E" w:rsidR="003B76C4" w:rsidRPr="002E5E53" w:rsidRDefault="003B76C4" w:rsidP="003B76C4">
      <w:pPr>
        <w:rPr>
          <w:rFonts w:eastAsiaTheme="minorEastAsia"/>
          <w:b/>
        </w:rPr>
      </w:pPr>
      <w:r>
        <w:t>For channel quality report in Msg3</w:t>
      </w:r>
      <w:r w:rsidR="002E5E53" w:rsidRPr="002E5E53">
        <w:rPr>
          <w:rFonts w:hint="eastAsia"/>
        </w:rPr>
        <w:t xml:space="preserve"> for non-anchor</w:t>
      </w:r>
      <w:r w:rsidR="002E5E53" w:rsidRPr="002E5E53">
        <w:t xml:space="preserve"> access</w:t>
      </w:r>
      <w:r>
        <w:t xml:space="preserve">, RAN1 send LS to RAN2 requesting the following information: </w:t>
      </w:r>
    </w:p>
    <w:p w14:paraId="4C578211" w14:textId="77777777" w:rsidR="003B76C4" w:rsidRDefault="003B76C4" w:rsidP="003B76C4">
      <w:pPr>
        <w:pStyle w:val="af5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Number(s) of available bits for the quality reporting in Msg3</w:t>
      </w:r>
    </w:p>
    <w:p w14:paraId="5425A0FD" w14:textId="77777777" w:rsidR="003B76C4" w:rsidRDefault="003B76C4" w:rsidP="003B76C4">
      <w:pPr>
        <w:pStyle w:val="af5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Whether the quality report in Msg3 is transmitted in RRC or MAC CE</w:t>
      </w:r>
    </w:p>
    <w:p w14:paraId="429DE972" w14:textId="1EAA3451" w:rsidR="003B76C4" w:rsidRDefault="008609B6" w:rsidP="003B76C4">
      <w:pPr>
        <w:pStyle w:val="af5"/>
        <w:spacing w:line="276" w:lineRule="auto"/>
        <w:ind w:left="0"/>
      </w:pPr>
      <w:r>
        <w:t xml:space="preserve">Ask, from RAN2 </w:t>
      </w:r>
      <w:r w:rsidR="003B76C4">
        <w:t>perspective, whether the above might be different for different cases</w:t>
      </w:r>
    </w:p>
    <w:p w14:paraId="02532BF1" w14:textId="77777777" w:rsidR="001B2333" w:rsidRDefault="001B2333" w:rsidP="001B2333">
      <w:pPr>
        <w:rPr>
          <w:rFonts w:eastAsiaTheme="minorEastAsia"/>
          <w:b/>
        </w:rPr>
      </w:pPr>
    </w:p>
    <w:p w14:paraId="49DAA553" w14:textId="77777777" w:rsidR="001B2333" w:rsidRPr="003B76C4" w:rsidRDefault="001B2333" w:rsidP="001B2333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Agreement for LTE-M:</w:t>
      </w:r>
    </w:p>
    <w:p w14:paraId="640537EB" w14:textId="77777777" w:rsidR="001B2333" w:rsidRDefault="001B2333" w:rsidP="001B2333">
      <w:r>
        <w:t xml:space="preserve">For channel quality report in Msg3, RAN1 send LS to RAN2 requesting the following information: </w:t>
      </w:r>
    </w:p>
    <w:p w14:paraId="373F1940" w14:textId="77777777" w:rsidR="001B2333" w:rsidRDefault="001B2333" w:rsidP="001B2333">
      <w:pPr>
        <w:pStyle w:val="af5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Number(s) of available bits for the quality reporting in Msg3</w:t>
      </w:r>
    </w:p>
    <w:p w14:paraId="0AB86ECA" w14:textId="77777777" w:rsidR="001B2333" w:rsidRDefault="001B2333" w:rsidP="001B2333">
      <w:pPr>
        <w:pStyle w:val="af5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Whether the quality report in Msg3 is transmitted in RRC or MAC CE</w:t>
      </w:r>
    </w:p>
    <w:p w14:paraId="607EFA3F" w14:textId="77777777" w:rsidR="001B2333" w:rsidRDefault="001B2333" w:rsidP="001B2333">
      <w:pPr>
        <w:pStyle w:val="af5"/>
        <w:spacing w:line="276" w:lineRule="auto"/>
        <w:ind w:left="0"/>
      </w:pPr>
      <w:r>
        <w:t>Ask, from RAN2 perspective, whether the above might be different for different cases</w:t>
      </w:r>
    </w:p>
    <w:p w14:paraId="56BDC926" w14:textId="77777777" w:rsidR="001B2333" w:rsidRPr="001B2333" w:rsidRDefault="001B2333" w:rsidP="00AC34B9">
      <w:pPr>
        <w:rPr>
          <w:rFonts w:eastAsiaTheme="minorEastAsia"/>
          <w:b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A449E93" w14:textId="70CBDC4B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1E13C0">
        <w:rPr>
          <w:rFonts w:cs="Arial"/>
          <w:iCs/>
        </w:rPr>
        <w:t>take the above</w:t>
      </w:r>
      <w:r w:rsidR="00AC34B9">
        <w:rPr>
          <w:rFonts w:cs="Arial"/>
          <w:iCs/>
        </w:rPr>
        <w:t xml:space="preserve"> </w:t>
      </w:r>
      <w:r w:rsidR="00544668">
        <w:rPr>
          <w:rFonts w:cs="Arial"/>
          <w:iCs/>
        </w:rPr>
        <w:t>in</w:t>
      </w:r>
      <w:r w:rsidR="001E13C0">
        <w:rPr>
          <w:rFonts w:cs="Arial"/>
          <w:iCs/>
        </w:rPr>
        <w:t>to</w:t>
      </w:r>
      <w:r w:rsidR="00544668">
        <w:rPr>
          <w:rFonts w:cs="Arial"/>
          <w:iCs/>
        </w:rPr>
        <w:t xml:space="preserve"> </w:t>
      </w:r>
      <w:r w:rsidR="00A10048">
        <w:rPr>
          <w:rFonts w:cs="Arial"/>
          <w:iCs/>
        </w:rPr>
        <w:t xml:space="preserve">consideration in </w:t>
      </w:r>
      <w:r w:rsidR="00544668">
        <w:rPr>
          <w:rFonts w:cs="Arial"/>
          <w:iCs/>
        </w:rPr>
        <w:t xml:space="preserve">their </w:t>
      </w:r>
      <w:r w:rsidR="001E13C0">
        <w:rPr>
          <w:rFonts w:cs="Arial"/>
          <w:iCs/>
        </w:rPr>
        <w:t>future work</w:t>
      </w:r>
      <w:r w:rsidR="009B401B">
        <w:rPr>
          <w:rFonts w:cs="Arial"/>
          <w:iCs/>
        </w:rPr>
        <w:t xml:space="preserve"> and feedback to RAN1</w:t>
      </w:r>
      <w:r w:rsidR="00544668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BECFC" w14:textId="77777777" w:rsidR="006F6ACC" w:rsidRDefault="006F6ACC">
      <w:r>
        <w:separator/>
      </w:r>
    </w:p>
  </w:endnote>
  <w:endnote w:type="continuationSeparator" w:id="0">
    <w:p w14:paraId="3043BD6A" w14:textId="77777777" w:rsidR="006F6ACC" w:rsidRDefault="006F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26F5F" w14:textId="77777777"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E750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E750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00DDB" w14:textId="77777777" w:rsidR="006F6ACC" w:rsidRDefault="006F6ACC">
      <w:r>
        <w:separator/>
      </w:r>
    </w:p>
  </w:footnote>
  <w:footnote w:type="continuationSeparator" w:id="0">
    <w:p w14:paraId="0C7F930E" w14:textId="77777777" w:rsidR="006F6ACC" w:rsidRDefault="006F6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72533"/>
    <w:multiLevelType w:val="hybridMultilevel"/>
    <w:tmpl w:val="E1E0EB56"/>
    <w:lvl w:ilvl="0" w:tplc="FDF09E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宋体" w:eastAsia="宋体" w:hAnsi="宋体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7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3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2"/>
  </w:num>
  <w:num w:numId="21">
    <w:abstractNumId w:val="8"/>
  </w:num>
  <w:num w:numId="22">
    <w:abstractNumId w:val="28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4"/>
  </w:num>
  <w:num w:numId="28">
    <w:abstractNumId w:val="22"/>
  </w:num>
  <w:num w:numId="29">
    <w:abstractNumId w:val="29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87D2D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85332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2333"/>
    <w:rsid w:val="001B5A5D"/>
    <w:rsid w:val="001C1CE5"/>
    <w:rsid w:val="001C3D2A"/>
    <w:rsid w:val="001C6495"/>
    <w:rsid w:val="001D51BA"/>
    <w:rsid w:val="001D6342"/>
    <w:rsid w:val="001D6D53"/>
    <w:rsid w:val="001E0781"/>
    <w:rsid w:val="001E13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5E53"/>
    <w:rsid w:val="002E7508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37206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0559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6C4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0F73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1A3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4FDF"/>
    <w:rsid w:val="00595DCA"/>
    <w:rsid w:val="0059779B"/>
    <w:rsid w:val="00597D31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AC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20F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3562"/>
    <w:rsid w:val="00856911"/>
    <w:rsid w:val="008609B6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52E4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01B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0048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35BD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2D59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16BF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2494E"/>
    <w:rsid w:val="00F30828"/>
    <w:rsid w:val="00F313D6"/>
    <w:rsid w:val="00F34851"/>
    <w:rsid w:val="00F36B39"/>
    <w:rsid w:val="00F407A5"/>
    <w:rsid w:val="00F40F0C"/>
    <w:rsid w:val="00F41B08"/>
    <w:rsid w:val="00F46D4C"/>
    <w:rsid w:val="00F4766C"/>
    <w:rsid w:val="00F507D1"/>
    <w:rsid w:val="00F519CE"/>
    <w:rsid w:val="00F51ADA"/>
    <w:rsid w:val="00F53308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D09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,?? ??,?????,????,Lista1,列出段落1,中等深浅网格 1 - 着色 21,列表段落,¥ê¥¹¥È¶ÎÂä"/>
    <w:basedOn w:val="a0"/>
    <w:link w:val="Char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ê¥¹¥È¶ÎÂä Char"/>
    <w:link w:val="af5"/>
    <w:uiPriority w:val="34"/>
    <w:qFormat/>
    <w:locked/>
    <w:rsid w:val="003B76C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D5E26-1CC1-4962-A252-980BD466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51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Jinzhe (A)</cp:lastModifiedBy>
  <cp:revision>47</cp:revision>
  <cp:lastPrinted>2008-01-31T06:09:00Z</cp:lastPrinted>
  <dcterms:created xsi:type="dcterms:W3CDTF">2017-05-18T03:16:00Z</dcterms:created>
  <dcterms:modified xsi:type="dcterms:W3CDTF">2019-04-11T10:09:00Z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